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 xml:space="preserve">     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3"/>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Times New Roman" w:hAnsi="Times New Roman"/>
                <w:snapToGrid w:val="0"/>
                <w:color w:val="auto"/>
                <w:sz w:val="21"/>
                <w:szCs w:val="21"/>
                <w:lang w:val="en-US" w:eastAsia="zh-CN"/>
              </w:rPr>
              <w:t>安徽阳雪食品有限公司年产5万吨禽肉食品加工产业园项目征求意见稿</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C007A"/>
    <w:rsid w:val="00164361"/>
    <w:rsid w:val="00750700"/>
    <w:rsid w:val="0098145E"/>
    <w:rsid w:val="3BF75210"/>
    <w:rsid w:val="44EB321A"/>
    <w:rsid w:val="54496034"/>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overflowPunct w:val="0"/>
      <w:snapToGrid w:val="0"/>
      <w:spacing w:line="480" w:lineRule="exact"/>
      <w:ind w:firstLine="560"/>
    </w:pPr>
    <w:rPr>
      <w:rFonts w:ascii="Arial" w:hAnsi="Arial"/>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微软中国</Company>
  <Pages>2</Pages>
  <Words>441</Words>
  <Characters>124</Characters>
  <Lines>1</Lines>
  <Paragraphs>1</Paragraphs>
  <TotalTime>0</TotalTime>
  <ScaleCrop>false</ScaleCrop>
  <LinksUpToDate>false</LinksUpToDate>
  <CharactersWithSpaces>564</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Administrator</cp:lastModifiedBy>
  <dcterms:modified xsi:type="dcterms:W3CDTF">2020-08-12T05:51:46Z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